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Platz an der Bahnhofstraße Blieskastel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Stadt Blieskastel beabsichtigt die Umgestaltung des bestehenden Parkplatzes an der Bahnhofstraße in Blieskastel-Mitte.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